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D99E" w14:textId="503904F0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75084">
        <w:rPr>
          <w:rFonts w:ascii="Arial" w:hAnsi="Arial" w:cs="Arial"/>
          <w:b/>
          <w:bCs/>
          <w:sz w:val="24"/>
        </w:rPr>
        <w:t>62</w:t>
      </w:r>
      <w:r w:rsidR="00E370C6">
        <w:rPr>
          <w:rFonts w:ascii="Arial" w:hAnsi="Arial" w:cs="Arial"/>
          <w:b/>
          <w:bCs/>
          <w:sz w:val="24"/>
        </w:rPr>
        <w:tab/>
      </w:r>
      <w:bookmarkStart w:id="0" w:name="_Hlk163225224"/>
      <w:r w:rsidR="002508CE" w:rsidRPr="002508CE">
        <w:rPr>
          <w:rFonts w:ascii="Arial" w:hAnsi="Arial" w:cs="Arial"/>
          <w:b/>
          <w:bCs/>
          <w:sz w:val="24"/>
        </w:rPr>
        <w:t>S2-2404283</w:t>
      </w:r>
      <w:bookmarkEnd w:id="0"/>
    </w:p>
    <w:p w14:paraId="2813D99F" w14:textId="3C8851ED" w:rsidR="00AA7B8F" w:rsidRDefault="00C75084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Changsha, China,</w:t>
      </w:r>
      <w:r w:rsidRPr="00E9522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15 – 19 April</w:t>
      </w:r>
      <w:r w:rsidRPr="00E9522F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813D9A0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2813D9A1" w14:textId="33DB14B8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D04FD8">
        <w:rPr>
          <w:rFonts w:ascii="Arial" w:hAnsi="Arial" w:cs="Arial"/>
          <w:b/>
          <w:bCs/>
        </w:rPr>
        <w:t>1</w:t>
      </w:r>
      <w:r w:rsidR="00983DD4">
        <w:rPr>
          <w:rFonts w:ascii="Arial" w:hAnsi="Arial" w:cs="Arial"/>
          <w:b/>
          <w:bCs/>
        </w:rPr>
        <w:t xml:space="preserve"> for </w:t>
      </w:r>
      <w:r w:rsidR="00D04FD8">
        <w:rPr>
          <w:rFonts w:ascii="Arial" w:hAnsi="Arial" w:cs="Arial"/>
          <w:b/>
          <w:bCs/>
        </w:rPr>
        <w:t>Regenerative Architecture</w:t>
      </w:r>
    </w:p>
    <w:p w14:paraId="2813D9A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2813D9A3" w14:textId="4AAB842F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D04FD8">
        <w:rPr>
          <w:rFonts w:ascii="Arial" w:hAnsi="Arial" w:cs="Arial"/>
          <w:b/>
          <w:bCs/>
        </w:rPr>
        <w:t>19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</w:t>
      </w:r>
    </w:p>
    <w:p w14:paraId="2813D9A4" w14:textId="756C61E2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75084">
        <w:rPr>
          <w:rFonts w:ascii="Arial" w:eastAsia="Batang" w:hAnsi="Arial" w:cs="Arial"/>
          <w:b/>
          <w:sz w:val="18"/>
          <w:szCs w:val="18"/>
          <w:lang w:eastAsia="ar-SA"/>
        </w:rPr>
        <w:t>FS_5GSAT_ARCH_Ph3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C75084">
        <w:rPr>
          <w:rFonts w:ascii="Arial" w:hAnsi="Arial" w:cs="Arial"/>
          <w:b/>
        </w:rPr>
        <w:t>9</w:t>
      </w:r>
    </w:p>
    <w:p w14:paraId="2813D9A5" w14:textId="3EB03C24" w:rsidR="00116F90" w:rsidRDefault="00116F90" w:rsidP="00116F90">
      <w:pPr>
        <w:rPr>
          <w:rFonts w:ascii="Arial" w:hAnsi="Arial" w:cs="Arial"/>
          <w:i/>
        </w:rPr>
      </w:pPr>
      <w:bookmarkStart w:id="1" w:name="_Hlk526665839"/>
      <w:r>
        <w:rPr>
          <w:rFonts w:ascii="Arial" w:hAnsi="Arial" w:cs="Arial"/>
          <w:i/>
        </w:rPr>
        <w:t xml:space="preserve">Abstract of the contribution: </w:t>
      </w:r>
      <w:bookmarkStart w:id="2" w:name="_Hlk99049711"/>
      <w:r>
        <w:rPr>
          <w:rFonts w:ascii="Arial" w:hAnsi="Arial" w:cs="Arial"/>
          <w:i/>
        </w:rPr>
        <w:t xml:space="preserve">This paper </w:t>
      </w:r>
      <w:bookmarkEnd w:id="2"/>
      <w:r>
        <w:rPr>
          <w:rFonts w:ascii="Arial" w:hAnsi="Arial" w:cs="Arial"/>
          <w:i/>
        </w:rPr>
        <w:t xml:space="preserve">proposes </w:t>
      </w:r>
      <w:r w:rsidR="002508CE">
        <w:rPr>
          <w:rFonts w:ascii="Arial" w:hAnsi="Arial" w:cs="Arial"/>
          <w:i/>
        </w:rPr>
        <w:t xml:space="preserve">interim </w:t>
      </w:r>
      <w:r>
        <w:rPr>
          <w:rFonts w:ascii="Arial" w:hAnsi="Arial" w:cs="Arial"/>
          <w:i/>
        </w:rPr>
        <w:t>conclusions and way forward for KI#</w:t>
      </w:r>
      <w:r w:rsidR="00D04FD8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 xml:space="preserve"> in TR 23.700-</w:t>
      </w:r>
      <w:r w:rsidR="00D04FD8">
        <w:rPr>
          <w:rFonts w:ascii="Arial" w:hAnsi="Arial" w:cs="Arial"/>
          <w:i/>
        </w:rPr>
        <w:t>29</w:t>
      </w:r>
    </w:p>
    <w:p w14:paraId="2813D9A6" w14:textId="77777777" w:rsidR="00EC5C31" w:rsidRDefault="00060E04" w:rsidP="00060E04">
      <w:pPr>
        <w:pStyle w:val="Heading1"/>
      </w:pPr>
      <w:r>
        <w:t>Discussion</w:t>
      </w:r>
    </w:p>
    <w:p w14:paraId="2813D9A7" w14:textId="054EC11A" w:rsidR="00E04DA4" w:rsidRPr="00ED4990" w:rsidRDefault="0010741F" w:rsidP="000359F0">
      <w:r>
        <w:t>Proposes conclusion</w:t>
      </w:r>
      <w:r w:rsidR="00717408">
        <w:t>s</w:t>
      </w:r>
      <w:r>
        <w:t xml:space="preserve"> for KI#</w:t>
      </w:r>
      <w:r w:rsidR="00C75084">
        <w:t>1</w:t>
      </w:r>
      <w:r>
        <w:t>.</w:t>
      </w:r>
    </w:p>
    <w:p w14:paraId="2813D9A8" w14:textId="77777777" w:rsidR="00EC5C31" w:rsidRDefault="00EC5C31" w:rsidP="00EC5C31">
      <w:pPr>
        <w:pStyle w:val="Heading1"/>
      </w:pPr>
      <w:r>
        <w:t>Proposal</w:t>
      </w:r>
    </w:p>
    <w:p w14:paraId="2813D9A9" w14:textId="77777777" w:rsidR="009B067A" w:rsidRDefault="00EC5C31" w:rsidP="003E270E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813D9AA" w14:textId="77777777" w:rsidR="00116F90" w:rsidRDefault="00745673" w:rsidP="00116F90">
      <w:pPr>
        <w:pStyle w:val="Heading1"/>
      </w:pPr>
      <w:bookmarkStart w:id="3" w:name="_Toc16839390"/>
      <w:bookmarkStart w:id="4" w:name="_Toc22192658"/>
      <w:bookmarkStart w:id="5" w:name="_Toc23402396"/>
      <w:bookmarkStart w:id="6" w:name="_Toc23402426"/>
      <w:bookmarkStart w:id="7" w:name="_Toc26386443"/>
      <w:bookmarkStart w:id="8" w:name="_Toc26431249"/>
      <w:bookmarkStart w:id="9" w:name="_Toc30694673"/>
      <w:bookmarkStart w:id="10" w:name="_Toc43906738"/>
      <w:bookmarkStart w:id="11" w:name="_Toc43906853"/>
      <w:bookmarkStart w:id="12" w:name="_Toc44311979"/>
      <w:bookmarkStart w:id="13" w:name="_Toc50536658"/>
      <w:bookmarkStart w:id="14" w:name="_Toc54930437"/>
      <w:bookmarkStart w:id="15" w:name="_Toc54968242"/>
      <w:bookmarkStart w:id="16" w:name="_Toc57236564"/>
      <w:bookmarkStart w:id="17" w:name="_Toc57236727"/>
      <w:bookmarkStart w:id="18" w:name="_Toc57530368"/>
      <w:bookmarkStart w:id="19" w:name="_Toc57532569"/>
      <w:bookmarkStart w:id="20" w:name="_Toc101421783"/>
      <w:r>
        <w:t>8</w:t>
      </w:r>
      <w:r w:rsidR="00116F90" w:rsidRPr="00D81D6E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813D9AB" w14:textId="223544E7" w:rsidR="00BF5C47" w:rsidRPr="00BC49C2" w:rsidRDefault="00745673" w:rsidP="00BF5C47">
      <w:pPr>
        <w:pStyle w:val="Heading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C75084">
        <w:t>1</w:t>
      </w:r>
      <w:r>
        <w:t>:</w:t>
      </w:r>
      <w:r w:rsidR="00BF5C47">
        <w:t xml:space="preserve"> </w:t>
      </w:r>
      <w:r w:rsidR="00C75084">
        <w:rPr>
          <w:lang w:eastAsia="zh-CN"/>
        </w:rPr>
        <w:t>Support of Regenerative-based satellite access</w:t>
      </w:r>
    </w:p>
    <w:p w14:paraId="2813D9AC" w14:textId="7777777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congestion information exposure</w:t>
      </w:r>
      <w:r w:rsidRPr="00255940">
        <w:t>:</w:t>
      </w:r>
    </w:p>
    <w:p w14:paraId="4B90CCD4" w14:textId="033F0D1A" w:rsidR="006A30C3" w:rsidRPr="00E821F1" w:rsidRDefault="006A30C3" w:rsidP="00E821F1">
      <w:pPr>
        <w:pStyle w:val="B1"/>
        <w:numPr>
          <w:ilvl w:val="0"/>
          <w:numId w:val="29"/>
        </w:numPr>
        <w:rPr>
          <w:lang w:val="en-US"/>
        </w:rPr>
      </w:pPr>
      <w:r w:rsidRPr="00E821F1">
        <w:rPr>
          <w:lang w:val="en-US"/>
        </w:rPr>
        <w:t xml:space="preserve">In the regenerative payload configuration, the feeder link switchover, due to </w:t>
      </w:r>
      <w:proofErr w:type="spellStart"/>
      <w:r w:rsidRPr="00E821F1">
        <w:rPr>
          <w:lang w:val="en-US"/>
        </w:rPr>
        <w:t>eNB</w:t>
      </w:r>
      <w:proofErr w:type="spellEnd"/>
      <w:r w:rsidRPr="00E821F1">
        <w:rPr>
          <w:lang w:val="en-US"/>
        </w:rPr>
        <w:t>/</w:t>
      </w:r>
      <w:proofErr w:type="spellStart"/>
      <w:r w:rsidRPr="00E821F1">
        <w:rPr>
          <w:lang w:val="en-US"/>
        </w:rPr>
        <w:t>gNB</w:t>
      </w:r>
      <w:proofErr w:type="spellEnd"/>
      <w:r w:rsidRPr="00E821F1">
        <w:rPr>
          <w:lang w:val="en-US"/>
        </w:rPr>
        <w:t xml:space="preserve"> moving, might require a reconfiguration of connections, the RAN needs transitions between different NTN GWs and potentially between MMEs/AMFs.</w:t>
      </w:r>
      <w:r w:rsidR="00E821F1">
        <w:rPr>
          <w:lang w:val="en-US"/>
        </w:rPr>
        <w:t xml:space="preserve"> </w:t>
      </w:r>
      <w:r w:rsidRPr="00E821F1">
        <w:rPr>
          <w:lang w:val="en-US"/>
        </w:rPr>
        <w:t xml:space="preserve">The RAN serving the same UEs across two MMEs/AMFs </w:t>
      </w:r>
      <w:r w:rsidR="00C82C17">
        <w:rPr>
          <w:lang w:val="en-US"/>
        </w:rPr>
        <w:t>can be considered as</w:t>
      </w:r>
      <w:r w:rsidRPr="00E821F1">
        <w:rPr>
          <w:lang w:val="en-US"/>
        </w:rPr>
        <w:t xml:space="preserve"> corner case</w:t>
      </w:r>
      <w:r w:rsidR="00C82C17">
        <w:rPr>
          <w:lang w:val="en-US"/>
        </w:rPr>
        <w:t xml:space="preserve"> and is avoidable by careful deployment</w:t>
      </w:r>
      <w:r w:rsidRPr="00E821F1">
        <w:rPr>
          <w:lang w:val="en-US"/>
        </w:rPr>
        <w:t xml:space="preserve">, in this case, RAN can apply any of the principal to deal with the connected/idle UEs. </w:t>
      </w:r>
    </w:p>
    <w:p w14:paraId="0B7E3688" w14:textId="77777777" w:rsidR="006A30C3" w:rsidRDefault="006A30C3" w:rsidP="00E821F1">
      <w:pPr>
        <w:pStyle w:val="B1"/>
        <w:numPr>
          <w:ilvl w:val="1"/>
          <w:numId w:val="29"/>
        </w:numPr>
        <w:rPr>
          <w:lang w:val="en-US"/>
        </w:rPr>
      </w:pPr>
      <w:r>
        <w:rPr>
          <w:lang w:val="en-US"/>
        </w:rPr>
        <w:t>The RAN can keep the UEs idle (i.e. make S1 release) and move to new MME/AMF.</w:t>
      </w:r>
    </w:p>
    <w:p w14:paraId="302979C4" w14:textId="10C6197A" w:rsidR="006A30C3" w:rsidRDefault="006A30C3" w:rsidP="00E821F1">
      <w:pPr>
        <w:pStyle w:val="B1"/>
        <w:numPr>
          <w:ilvl w:val="1"/>
          <w:numId w:val="29"/>
        </w:numPr>
        <w:rPr>
          <w:lang w:val="en-US"/>
        </w:rPr>
      </w:pPr>
      <w:r>
        <w:rPr>
          <w:lang w:val="en-US"/>
        </w:rPr>
        <w:t xml:space="preserve">A graceful disconnection towards the old MME/AMF can also be applied, but it is </w:t>
      </w:r>
      <w:r w:rsidR="002508CE">
        <w:rPr>
          <w:lang w:val="en-US"/>
        </w:rPr>
        <w:t>up to</w:t>
      </w:r>
      <w:r>
        <w:rPr>
          <w:lang w:val="en-US"/>
        </w:rPr>
        <w:t xml:space="preserve"> RAN3 to decide, whether the RAN needs a graceful disconnection or a SCTP shutdown </w:t>
      </w:r>
      <w:r w:rsidR="002508CE">
        <w:rPr>
          <w:lang w:val="en-US"/>
        </w:rPr>
        <w:t xml:space="preserve">or any other mechanisms </w:t>
      </w:r>
      <w:r>
        <w:rPr>
          <w:lang w:val="en-US"/>
        </w:rPr>
        <w:t>can be applied to gracefully remove the S1 or NG application layer context.</w:t>
      </w:r>
    </w:p>
    <w:p w14:paraId="1D3B8EF7" w14:textId="67B5B48D" w:rsidR="00E821F1" w:rsidRDefault="006A30C3" w:rsidP="00E821F1">
      <w:pPr>
        <w:pStyle w:val="B1"/>
        <w:numPr>
          <w:ilvl w:val="1"/>
          <w:numId w:val="29"/>
        </w:numPr>
        <w:rPr>
          <w:lang w:val="en-US"/>
        </w:rPr>
      </w:pPr>
      <w:r>
        <w:rPr>
          <w:lang w:val="en-US"/>
        </w:rPr>
        <w:t xml:space="preserve">The RAN can trigger HO, when it </w:t>
      </w:r>
      <w:proofErr w:type="gramStart"/>
      <w:r w:rsidR="00E821F1">
        <w:rPr>
          <w:lang w:val="en-US"/>
        </w:rPr>
        <w:t>realizes</w:t>
      </w:r>
      <w:proofErr w:type="gramEnd"/>
      <w:r>
        <w:rPr>
          <w:lang w:val="en-US"/>
        </w:rPr>
        <w:t xml:space="preserve"> it is going to leave a tracking area due to its own movement</w:t>
      </w:r>
      <w:r w:rsidR="00E821F1">
        <w:rPr>
          <w:lang w:val="en-US"/>
        </w:rPr>
        <w:t>, if no target RAN is available, UE needs to be put to idle state</w:t>
      </w:r>
      <w:r w:rsidR="002508CE">
        <w:rPr>
          <w:lang w:val="en-US"/>
        </w:rPr>
        <w:t xml:space="preserve"> and all PDU/PDN session needs to be released</w:t>
      </w:r>
      <w:r>
        <w:rPr>
          <w:lang w:val="en-US"/>
        </w:rPr>
        <w:t>.</w:t>
      </w:r>
    </w:p>
    <w:p w14:paraId="0E45FF3A" w14:textId="77777777" w:rsidR="00E821F1" w:rsidRDefault="00E821F1" w:rsidP="00E821F1">
      <w:pPr>
        <w:pStyle w:val="B1"/>
        <w:numPr>
          <w:ilvl w:val="1"/>
          <w:numId w:val="29"/>
        </w:numPr>
        <w:rPr>
          <w:lang w:val="en-US"/>
        </w:rPr>
      </w:pPr>
      <w:r>
        <w:rPr>
          <w:lang w:val="en-US"/>
        </w:rPr>
        <w:t xml:space="preserve">The TNL connection setup/update will help both RAN and MME/AMF to exchange their broadcast TA, MME-ID/AMF-ID, PLMN support, slice support, RAN global node ID </w:t>
      </w:r>
      <w:proofErr w:type="spellStart"/>
      <w:r>
        <w:rPr>
          <w:lang w:val="en-US"/>
        </w:rPr>
        <w:t>etc</w:t>
      </w:r>
      <w:proofErr w:type="spellEnd"/>
      <w:r>
        <w:rPr>
          <w:lang w:val="en-US"/>
        </w:rPr>
        <w:t>…</w:t>
      </w:r>
    </w:p>
    <w:p w14:paraId="0E142087" w14:textId="40A4FFAB" w:rsidR="00C82C17" w:rsidRDefault="00E821F1" w:rsidP="00C82C17">
      <w:pPr>
        <w:pStyle w:val="B1"/>
        <w:numPr>
          <w:ilvl w:val="0"/>
          <w:numId w:val="29"/>
        </w:numPr>
        <w:rPr>
          <w:lang w:val="en-US"/>
        </w:rPr>
      </w:pPr>
      <w:r w:rsidRPr="00C82C17">
        <w:rPr>
          <w:lang w:val="en-US"/>
        </w:rPr>
        <w:t xml:space="preserve">NTN-GW </w:t>
      </w:r>
      <w:r w:rsidR="00C82C17" w:rsidRPr="00C82C17">
        <w:rPr>
          <w:lang w:val="en-US"/>
        </w:rPr>
        <w:t xml:space="preserve">change in Regen </w:t>
      </w:r>
      <w:r w:rsidR="002508CE" w:rsidRPr="00C82C17">
        <w:rPr>
          <w:lang w:val="en-US"/>
        </w:rPr>
        <w:t>architecture</w:t>
      </w:r>
      <w:r w:rsidR="00C82C17" w:rsidRPr="00C82C17">
        <w:rPr>
          <w:lang w:val="en-US"/>
        </w:rPr>
        <w:t>:</w:t>
      </w:r>
      <w:r w:rsidR="00C82C17">
        <w:rPr>
          <w:lang w:val="en-US"/>
        </w:rPr>
        <w:t xml:space="preserve"> </w:t>
      </w:r>
      <w:r w:rsidR="00C82C17" w:rsidRPr="00C82C17">
        <w:rPr>
          <w:lang w:val="en-US"/>
        </w:rPr>
        <w:t>The RAN can connect to different NTN-GW while connected to same MME/AMF while serving the UE.</w:t>
      </w:r>
      <w:r w:rsidR="00C82C17">
        <w:rPr>
          <w:lang w:val="en-US"/>
        </w:rPr>
        <w:t xml:space="preserve"> The following </w:t>
      </w:r>
      <w:r w:rsidR="002508CE">
        <w:rPr>
          <w:lang w:val="en-US"/>
        </w:rPr>
        <w:t>princip</w:t>
      </w:r>
      <w:r w:rsidR="002508CE">
        <w:rPr>
          <w:lang w:val="en-US"/>
        </w:rPr>
        <w:t>les</w:t>
      </w:r>
      <w:r w:rsidR="002508CE">
        <w:rPr>
          <w:lang w:val="en-US"/>
        </w:rPr>
        <w:t xml:space="preserve"> </w:t>
      </w:r>
      <w:r w:rsidR="00C82C17">
        <w:rPr>
          <w:lang w:val="en-US"/>
        </w:rPr>
        <w:t>can apply:</w:t>
      </w:r>
    </w:p>
    <w:p w14:paraId="47B32F9E" w14:textId="26FAB9BF" w:rsidR="00C82C17" w:rsidRDefault="00C82C17" w:rsidP="00C82C17">
      <w:pPr>
        <w:pStyle w:val="B1"/>
        <w:numPr>
          <w:ilvl w:val="1"/>
          <w:numId w:val="29"/>
        </w:numPr>
        <w:rPr>
          <w:lang w:val="en-US"/>
        </w:rPr>
      </w:pPr>
      <w:r>
        <w:rPr>
          <w:lang w:val="en-US"/>
        </w:rPr>
        <w:t xml:space="preserve">The change of NTN-GW may cause </w:t>
      </w:r>
      <w:r w:rsidR="002508CE">
        <w:rPr>
          <w:lang w:val="en-US"/>
        </w:rPr>
        <w:t xml:space="preserve">a </w:t>
      </w:r>
      <w:r>
        <w:rPr>
          <w:lang w:val="en-US"/>
        </w:rPr>
        <w:t xml:space="preserve">change of </w:t>
      </w:r>
      <w:r w:rsidR="002508CE">
        <w:rPr>
          <w:lang w:val="en-US"/>
        </w:rPr>
        <w:t xml:space="preserve">the </w:t>
      </w:r>
      <w:r>
        <w:rPr>
          <w:lang w:val="en-US"/>
        </w:rPr>
        <w:t xml:space="preserve">RAN node’s IP address. Which is avoidable by assigning </w:t>
      </w:r>
      <w:r w:rsidR="002508CE">
        <w:rPr>
          <w:lang w:val="en-US"/>
        </w:rPr>
        <w:t xml:space="preserve">a </w:t>
      </w:r>
      <w:r>
        <w:rPr>
          <w:lang w:val="en-US"/>
        </w:rPr>
        <w:t>global</w:t>
      </w:r>
      <w:r w:rsidR="002508CE">
        <w:rPr>
          <w:lang w:val="en-US"/>
        </w:rPr>
        <w:t>ly</w:t>
      </w:r>
      <w:r>
        <w:rPr>
          <w:lang w:val="en-US"/>
        </w:rPr>
        <w:t xml:space="preserve"> unique IP address to the RAN.</w:t>
      </w:r>
    </w:p>
    <w:p w14:paraId="1D233C05" w14:textId="5B66F6BF" w:rsidR="00C82C17" w:rsidRDefault="002508CE" w:rsidP="00C82C17">
      <w:pPr>
        <w:pStyle w:val="B1"/>
        <w:numPr>
          <w:ilvl w:val="1"/>
          <w:numId w:val="29"/>
        </w:numPr>
        <w:rPr>
          <w:lang w:val="en-US"/>
        </w:rPr>
      </w:pPr>
      <w:r>
        <w:rPr>
          <w:lang w:val="en-US"/>
        </w:rPr>
        <w:lastRenderedPageBreak/>
        <w:t>If not, d</w:t>
      </w:r>
      <w:r>
        <w:rPr>
          <w:lang w:val="en-US"/>
        </w:rPr>
        <w:t xml:space="preserve">uring </w:t>
      </w:r>
      <w:r w:rsidR="00C82C17">
        <w:rPr>
          <w:lang w:val="en-US"/>
        </w:rPr>
        <w:t xml:space="preserve">the change of IP address of the RAN, RAN can </w:t>
      </w:r>
      <w:r w:rsidR="008C0B44">
        <w:rPr>
          <w:lang w:val="en-US"/>
        </w:rPr>
        <w:t xml:space="preserve">perform </w:t>
      </w:r>
      <w:r w:rsidR="00C82C17">
        <w:rPr>
          <w:lang w:val="en-US"/>
        </w:rPr>
        <w:t xml:space="preserve">S1/NG configuration update to notify MME/AMF on the additional TNL IP address. </w:t>
      </w:r>
      <w:r>
        <w:rPr>
          <w:lang w:val="en-US"/>
        </w:rPr>
        <w:t>Additionally,</w:t>
      </w:r>
      <w:r w:rsidR="00C82C17">
        <w:rPr>
          <w:lang w:val="en-US"/>
        </w:rPr>
        <w:t xml:space="preserve"> it can reduce (make it zero) the weightage of </w:t>
      </w:r>
      <w:r>
        <w:rPr>
          <w:lang w:val="en-US"/>
        </w:rPr>
        <w:t xml:space="preserve">the </w:t>
      </w:r>
      <w:r w:rsidR="00C82C17">
        <w:rPr>
          <w:lang w:val="en-US"/>
        </w:rPr>
        <w:t>previous TNL.</w:t>
      </w:r>
    </w:p>
    <w:p w14:paraId="2D8E2B0E" w14:textId="669C7966" w:rsidR="00C82C17" w:rsidRDefault="00C82C17" w:rsidP="00C82C17">
      <w:pPr>
        <w:pStyle w:val="B1"/>
        <w:numPr>
          <w:ilvl w:val="1"/>
          <w:numId w:val="29"/>
        </w:numPr>
        <w:rPr>
          <w:lang w:val="en-US"/>
        </w:rPr>
      </w:pPr>
      <w:r>
        <w:rPr>
          <w:lang w:val="en-US"/>
        </w:rPr>
        <w:t>For the active PDU session, a HO procedure can be triggered by RAN to make SAE-GW/UPF aware of the new DL tunnel information.</w:t>
      </w:r>
      <w:r w:rsidR="002508CE">
        <w:rPr>
          <w:lang w:val="en-US"/>
        </w:rPr>
        <w:t xml:space="preserve"> Whether a group-based tunnel change principle can be applied or not is up to RAN3. </w:t>
      </w:r>
    </w:p>
    <w:p w14:paraId="0C3A9E0F" w14:textId="14C5BE79" w:rsidR="00211E7B" w:rsidRDefault="00211E7B" w:rsidP="00211E7B">
      <w:pPr>
        <w:pStyle w:val="B1"/>
        <w:numPr>
          <w:ilvl w:val="0"/>
          <w:numId w:val="29"/>
        </w:numPr>
        <w:rPr>
          <w:lang w:val="en-US"/>
        </w:rPr>
      </w:pPr>
      <w:r>
        <w:rPr>
          <w:lang w:val="en-US"/>
        </w:rPr>
        <w:t>Impact to QoS due to Regen Architecture</w:t>
      </w:r>
    </w:p>
    <w:p w14:paraId="1D956847" w14:textId="11C492D1" w:rsidR="008C2AB2" w:rsidRDefault="008C2AB2" w:rsidP="008C2AB2">
      <w:pPr>
        <w:pStyle w:val="B1"/>
        <w:numPr>
          <w:ilvl w:val="1"/>
          <w:numId w:val="29"/>
        </w:numPr>
        <w:rPr>
          <w:lang w:val="en-US"/>
        </w:rPr>
      </w:pPr>
      <w:r>
        <w:rPr>
          <w:lang w:val="en-US"/>
        </w:rPr>
        <w:t>In Regen architecture</w:t>
      </w:r>
      <w:r w:rsidR="002508CE">
        <w:rPr>
          <w:lang w:val="en-US"/>
        </w:rPr>
        <w:t>,</w:t>
      </w:r>
      <w:r>
        <w:rPr>
          <w:lang w:val="en-US"/>
        </w:rPr>
        <w:t xml:space="preserve"> path delay in N3/S1-U </w:t>
      </w:r>
      <w:r w:rsidR="0099130B">
        <w:rPr>
          <w:lang w:val="en-US"/>
        </w:rPr>
        <w:t xml:space="preserve">is more than the transparent architecture due to </w:t>
      </w:r>
      <w:r w:rsidR="002508CE">
        <w:rPr>
          <w:lang w:val="en-US"/>
        </w:rPr>
        <w:t xml:space="preserve">the </w:t>
      </w:r>
      <w:r w:rsidR="0099130B">
        <w:rPr>
          <w:lang w:val="en-US"/>
        </w:rPr>
        <w:t>placement of RAN in satellite instead of ground in transparent payload mode.</w:t>
      </w:r>
    </w:p>
    <w:p w14:paraId="0A19FAEB" w14:textId="3D410E5A" w:rsidR="00A440FE" w:rsidRDefault="0099130B" w:rsidP="009069AA">
      <w:pPr>
        <w:pStyle w:val="B1"/>
        <w:numPr>
          <w:ilvl w:val="1"/>
          <w:numId w:val="29"/>
        </w:numPr>
        <w:rPr>
          <w:lang w:val="en-US"/>
        </w:rPr>
      </w:pPr>
      <w:r w:rsidRPr="006C0A85">
        <w:rPr>
          <w:lang w:val="en-US"/>
        </w:rPr>
        <w:t xml:space="preserve">This will affect the CN-PDB in </w:t>
      </w:r>
      <w:r w:rsidR="002508CE">
        <w:rPr>
          <w:lang w:val="en-US"/>
        </w:rPr>
        <w:t xml:space="preserve">the </w:t>
      </w:r>
      <w:r w:rsidRPr="006C0A85">
        <w:rPr>
          <w:lang w:val="en-US"/>
        </w:rPr>
        <w:t>overall PDB requirement for any QoS. RAN can calculate PDB = CN-PDB</w:t>
      </w:r>
      <w:r w:rsidR="006C0A85" w:rsidRPr="006C0A85">
        <w:rPr>
          <w:lang w:val="en-US"/>
        </w:rPr>
        <w:t xml:space="preserve"> </w:t>
      </w:r>
      <w:r w:rsidRPr="006C0A85">
        <w:rPr>
          <w:lang w:val="en-US"/>
        </w:rPr>
        <w:t>+</w:t>
      </w:r>
      <w:r w:rsidR="006C0A85" w:rsidRPr="006C0A85">
        <w:rPr>
          <w:lang w:val="en-US"/>
        </w:rPr>
        <w:t xml:space="preserve"> </w:t>
      </w:r>
      <w:r w:rsidRPr="006C0A85">
        <w:rPr>
          <w:lang w:val="en-US"/>
        </w:rPr>
        <w:t>AN-PDB</w:t>
      </w:r>
      <w:r w:rsidR="006C0A85" w:rsidRPr="006C0A85">
        <w:rPr>
          <w:lang w:val="en-US"/>
        </w:rPr>
        <w:t xml:space="preserve"> </w:t>
      </w:r>
      <w:r w:rsidRPr="006C0A85">
        <w:rPr>
          <w:lang w:val="en-US"/>
        </w:rPr>
        <w:t>+</w:t>
      </w:r>
      <w:r w:rsidR="006C0A85" w:rsidRPr="006C0A85">
        <w:rPr>
          <w:lang w:val="en-US"/>
        </w:rPr>
        <w:t xml:space="preserve"> </w:t>
      </w:r>
      <w:r w:rsidRPr="006C0A85">
        <w:rPr>
          <w:lang w:val="en-US"/>
        </w:rPr>
        <w:t>(REGEN offset delay)</w:t>
      </w:r>
      <w:r w:rsidR="002508CE">
        <w:rPr>
          <w:lang w:val="en-US"/>
        </w:rPr>
        <w:t>,</w:t>
      </w:r>
      <w:r w:rsidRPr="006C0A85">
        <w:rPr>
          <w:lang w:val="en-US"/>
        </w:rPr>
        <w:t xml:space="preserve"> i.e. AN PDB = PDB – (CN-PDB</w:t>
      </w:r>
      <w:r w:rsidR="00AE426E" w:rsidRPr="006C0A85">
        <w:rPr>
          <w:lang w:val="en-US"/>
        </w:rPr>
        <w:t xml:space="preserve"> </w:t>
      </w:r>
      <w:r w:rsidRPr="006C0A85">
        <w:rPr>
          <w:lang w:val="en-US"/>
        </w:rPr>
        <w:t>+</w:t>
      </w:r>
      <w:r w:rsidR="00AE426E" w:rsidRPr="006C0A85">
        <w:rPr>
          <w:lang w:val="en-US"/>
        </w:rPr>
        <w:t xml:space="preserve"> </w:t>
      </w:r>
      <w:r w:rsidRPr="006C0A85">
        <w:rPr>
          <w:lang w:val="en-US"/>
        </w:rPr>
        <w:t>REGEN offset delay). The REGEN offset delay can be configured in RAN based on the feeder link delay it might experience between UPF on the ground and the satellite.</w:t>
      </w:r>
      <w:r w:rsidR="00AE426E" w:rsidRPr="006C0A85">
        <w:rPr>
          <w:lang w:val="en-US"/>
        </w:rPr>
        <w:t xml:space="preserve"> </w:t>
      </w:r>
      <w:r w:rsidR="001926AC">
        <w:rPr>
          <w:lang w:val="en-US"/>
        </w:rPr>
        <w:t>or</w:t>
      </w:r>
      <w:r w:rsidR="002508CE">
        <w:rPr>
          <w:lang w:val="en-US"/>
        </w:rPr>
        <w:t xml:space="preserve"> the CN-PDB can be assumed to have larger values in both static and dynamic QoS rules when</w:t>
      </w:r>
      <w:r w:rsidR="001926AC">
        <w:rPr>
          <w:lang w:val="en-US"/>
        </w:rPr>
        <w:t xml:space="preserve"> sending from Core to </w:t>
      </w:r>
      <w:proofErr w:type="gramStart"/>
      <w:r w:rsidR="001926AC">
        <w:rPr>
          <w:lang w:val="en-US"/>
        </w:rPr>
        <w:t>RAN</w:t>
      </w:r>
      <w:proofErr w:type="gramEnd"/>
      <w:r w:rsidR="001926AC">
        <w:rPr>
          <w:lang w:val="en-US"/>
        </w:rPr>
        <w:t>.</w:t>
      </w:r>
    </w:p>
    <w:p w14:paraId="7F148BB0" w14:textId="12446557" w:rsidR="00A440FE" w:rsidRDefault="00A440FE" w:rsidP="00A440FE">
      <w:pPr>
        <w:pStyle w:val="B1"/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Impacts </w:t>
      </w:r>
      <w:r w:rsidR="002508CE">
        <w:rPr>
          <w:lang w:val="en-US"/>
        </w:rPr>
        <w:t>on</w:t>
      </w:r>
      <w:r w:rsidR="002508CE">
        <w:rPr>
          <w:lang w:val="en-US"/>
        </w:rPr>
        <w:t xml:space="preserve"> </w:t>
      </w:r>
      <w:r w:rsidR="002508CE">
        <w:rPr>
          <w:lang w:val="en-US"/>
        </w:rPr>
        <w:t xml:space="preserve">the </w:t>
      </w:r>
      <w:r>
        <w:rPr>
          <w:lang w:val="en-US"/>
        </w:rPr>
        <w:t>paging procedure in Regen Architecture</w:t>
      </w:r>
    </w:p>
    <w:p w14:paraId="5410895D" w14:textId="5C377C66" w:rsidR="0099130B" w:rsidRPr="006C0A85" w:rsidRDefault="00A72308" w:rsidP="00A440FE">
      <w:pPr>
        <w:pStyle w:val="B1"/>
        <w:numPr>
          <w:ilvl w:val="1"/>
          <w:numId w:val="29"/>
        </w:numPr>
        <w:rPr>
          <w:lang w:val="en-US"/>
        </w:rPr>
      </w:pPr>
      <w:r>
        <w:rPr>
          <w:lang w:val="en-US"/>
        </w:rPr>
        <w:t>Due to configuration update</w:t>
      </w:r>
      <w:r w:rsidR="002508CE">
        <w:rPr>
          <w:lang w:val="en-US"/>
        </w:rPr>
        <w:t>s</w:t>
      </w:r>
      <w:r>
        <w:rPr>
          <w:lang w:val="en-US"/>
        </w:rPr>
        <w:t xml:space="preserve"> from RAN on every change of serving tracking area, the MME/AMF shall use the latest received RAN ID vs tracking area coverage information when selecting any RAN node for paging.</w:t>
      </w:r>
      <w:r w:rsidRPr="006C0A85">
        <w:rPr>
          <w:lang w:val="en-US"/>
        </w:rPr>
        <w:t xml:space="preserve"> </w:t>
      </w:r>
    </w:p>
    <w:p w14:paraId="2813D9B8" w14:textId="0813ABB4" w:rsidR="00F835CE" w:rsidRPr="006A30C3" w:rsidRDefault="00EC5C31" w:rsidP="003E270E">
      <w:pPr>
        <w:pStyle w:val="AP"/>
        <w:jc w:val="center"/>
        <w:rPr>
          <w:sz w:val="40"/>
        </w:rPr>
      </w:pPr>
      <w:r w:rsidRPr="006A30C3">
        <w:rPr>
          <w:sz w:val="40"/>
        </w:rPr>
        <w:t>*** End of changes ***</w:t>
      </w:r>
      <w:bookmarkEnd w:id="1"/>
    </w:p>
    <w:sectPr w:rsidR="00F835CE" w:rsidRPr="006A30C3" w:rsidSect="00511217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ECDF5" w14:textId="77777777" w:rsidR="00511217" w:rsidRDefault="00511217">
      <w:r>
        <w:separator/>
      </w:r>
    </w:p>
    <w:p w14:paraId="486FF636" w14:textId="77777777" w:rsidR="00511217" w:rsidRDefault="00511217"/>
  </w:endnote>
  <w:endnote w:type="continuationSeparator" w:id="0">
    <w:p w14:paraId="2128601E" w14:textId="77777777" w:rsidR="00511217" w:rsidRDefault="00511217">
      <w:r>
        <w:continuationSeparator/>
      </w:r>
    </w:p>
    <w:p w14:paraId="24FC17B2" w14:textId="77777777" w:rsidR="00511217" w:rsidRDefault="005112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6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13D9C7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13D9C8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3AE34" w14:textId="77777777" w:rsidR="00511217" w:rsidRDefault="00511217">
      <w:r>
        <w:separator/>
      </w:r>
    </w:p>
    <w:p w14:paraId="13DED6C3" w14:textId="77777777" w:rsidR="00511217" w:rsidRDefault="00511217"/>
  </w:footnote>
  <w:footnote w:type="continuationSeparator" w:id="0">
    <w:p w14:paraId="7B3B6C7D" w14:textId="77777777" w:rsidR="00511217" w:rsidRDefault="00511217">
      <w:r>
        <w:continuationSeparator/>
      </w:r>
    </w:p>
    <w:p w14:paraId="31BDFE82" w14:textId="77777777" w:rsidR="00511217" w:rsidRDefault="005112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1" w14:textId="77777777" w:rsidR="00DB2784" w:rsidRDefault="00DB2784"/>
  <w:p w14:paraId="2813D9C2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3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B2C68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B2C68">
      <w:rPr>
        <w:rFonts w:ascii="Arial" w:hAnsi="Arial" w:cs="Arial"/>
        <w:b/>
        <w:bCs/>
        <w:sz w:val="18"/>
        <w:lang w:val="fr-FR"/>
      </w:rPr>
      <w:t xml:space="preserve"> Document</w:t>
    </w:r>
  </w:p>
  <w:p w14:paraId="2813D9C4" w14:textId="77777777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AA7C54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A7C54">
      <w:rPr>
        <w:rFonts w:ascii="Arial" w:hAnsi="Arial" w:cs="Arial"/>
        <w:b/>
        <w:bCs/>
        <w:sz w:val="18"/>
      </w:rPr>
      <w:fldChar w:fldCharType="separate"/>
    </w:r>
    <w:r w:rsidR="00B677BA">
      <w:rPr>
        <w:rFonts w:ascii="Arial" w:hAnsi="Arial" w:cs="Arial"/>
        <w:b/>
        <w:bCs/>
        <w:noProof/>
        <w:sz w:val="18"/>
        <w:lang w:val="fr-FR"/>
      </w:rPr>
      <w:t>1</w:t>
    </w:r>
    <w:r w:rsidR="00AA7C54">
      <w:rPr>
        <w:rFonts w:ascii="Arial" w:hAnsi="Arial" w:cs="Arial"/>
        <w:b/>
        <w:bCs/>
        <w:sz w:val="18"/>
      </w:rPr>
      <w:fldChar w:fldCharType="end"/>
    </w:r>
  </w:p>
  <w:p w14:paraId="2813D9C5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090877"/>
    <w:multiLevelType w:val="hybridMultilevel"/>
    <w:tmpl w:val="6F7EBF7C"/>
    <w:lvl w:ilvl="0" w:tplc="02ACF5C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000000"/>
        <w:sz w:val="2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9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3934E1F"/>
    <w:multiLevelType w:val="hybridMultilevel"/>
    <w:tmpl w:val="7DACB1F2"/>
    <w:lvl w:ilvl="0" w:tplc="20E4434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177890">
    <w:abstractNumId w:val="25"/>
  </w:num>
  <w:num w:numId="2" w16cid:durableId="1994870961">
    <w:abstractNumId w:val="11"/>
  </w:num>
  <w:num w:numId="3" w16cid:durableId="71971445">
    <w:abstractNumId w:val="27"/>
  </w:num>
  <w:num w:numId="4" w16cid:durableId="11883368">
    <w:abstractNumId w:val="19"/>
  </w:num>
  <w:num w:numId="5" w16cid:durableId="197475975">
    <w:abstractNumId w:val="10"/>
  </w:num>
  <w:num w:numId="6" w16cid:durableId="836502502">
    <w:abstractNumId w:val="10"/>
  </w:num>
  <w:num w:numId="7" w16cid:durableId="2103211780">
    <w:abstractNumId w:val="15"/>
  </w:num>
  <w:num w:numId="8" w16cid:durableId="1458648342">
    <w:abstractNumId w:val="18"/>
  </w:num>
  <w:num w:numId="9" w16cid:durableId="1896161691">
    <w:abstractNumId w:val="22"/>
  </w:num>
  <w:num w:numId="10" w16cid:durableId="1785077431">
    <w:abstractNumId w:val="17"/>
  </w:num>
  <w:num w:numId="11" w16cid:durableId="749154245">
    <w:abstractNumId w:val="24"/>
  </w:num>
  <w:num w:numId="12" w16cid:durableId="1113136680">
    <w:abstractNumId w:val="20"/>
  </w:num>
  <w:num w:numId="13" w16cid:durableId="1422674977">
    <w:abstractNumId w:val="23"/>
  </w:num>
  <w:num w:numId="14" w16cid:durableId="1334334978">
    <w:abstractNumId w:val="13"/>
  </w:num>
  <w:num w:numId="15" w16cid:durableId="39865698">
    <w:abstractNumId w:val="9"/>
  </w:num>
  <w:num w:numId="16" w16cid:durableId="1592859862">
    <w:abstractNumId w:val="7"/>
  </w:num>
  <w:num w:numId="17" w16cid:durableId="340621342">
    <w:abstractNumId w:val="6"/>
  </w:num>
  <w:num w:numId="18" w16cid:durableId="1237863869">
    <w:abstractNumId w:val="5"/>
  </w:num>
  <w:num w:numId="19" w16cid:durableId="1668485052">
    <w:abstractNumId w:val="4"/>
  </w:num>
  <w:num w:numId="20" w16cid:durableId="1362050966">
    <w:abstractNumId w:val="8"/>
  </w:num>
  <w:num w:numId="21" w16cid:durableId="1710454830">
    <w:abstractNumId w:val="3"/>
  </w:num>
  <w:num w:numId="22" w16cid:durableId="922228820">
    <w:abstractNumId w:val="2"/>
  </w:num>
  <w:num w:numId="23" w16cid:durableId="231618990">
    <w:abstractNumId w:val="1"/>
  </w:num>
  <w:num w:numId="24" w16cid:durableId="2085058963">
    <w:abstractNumId w:val="0"/>
  </w:num>
  <w:num w:numId="25" w16cid:durableId="1271007451">
    <w:abstractNumId w:val="14"/>
  </w:num>
  <w:num w:numId="26" w16cid:durableId="1325471876">
    <w:abstractNumId w:val="26"/>
  </w:num>
  <w:num w:numId="27" w16cid:durableId="598753129">
    <w:abstractNumId w:val="12"/>
  </w:num>
  <w:num w:numId="28" w16cid:durableId="213202523">
    <w:abstractNumId w:val="16"/>
  </w:num>
  <w:num w:numId="29" w16cid:durableId="1898584996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EzNDA0tDCwMDS2tDBU0lEKTi0uzszPAykwqQUAQTjeRCwAAAA="/>
  </w:docVars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3A5F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26AC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4080"/>
    <w:rsid w:val="001C4E7B"/>
    <w:rsid w:val="001C5620"/>
    <w:rsid w:val="001C5B59"/>
    <w:rsid w:val="001C7F3F"/>
    <w:rsid w:val="001D02F2"/>
    <w:rsid w:val="001D0906"/>
    <w:rsid w:val="001D18D7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1E7B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8CE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19D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70E"/>
    <w:rsid w:val="003E2E84"/>
    <w:rsid w:val="003E35CC"/>
    <w:rsid w:val="003E3B76"/>
    <w:rsid w:val="003E4694"/>
    <w:rsid w:val="003E6107"/>
    <w:rsid w:val="003E7C19"/>
    <w:rsid w:val="003F12D4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4E33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217"/>
    <w:rsid w:val="00511805"/>
    <w:rsid w:val="00512E54"/>
    <w:rsid w:val="00513CBA"/>
    <w:rsid w:val="00514177"/>
    <w:rsid w:val="00514880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17B7"/>
    <w:rsid w:val="005326B5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0C3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0A85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17408"/>
    <w:rsid w:val="00721692"/>
    <w:rsid w:val="007226D4"/>
    <w:rsid w:val="00723F24"/>
    <w:rsid w:val="00725976"/>
    <w:rsid w:val="007305E3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51C9"/>
    <w:rsid w:val="007F53AB"/>
    <w:rsid w:val="008003D4"/>
    <w:rsid w:val="00801797"/>
    <w:rsid w:val="00802441"/>
    <w:rsid w:val="00802E78"/>
    <w:rsid w:val="00804E8D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7199"/>
    <w:rsid w:val="00817841"/>
    <w:rsid w:val="008205B7"/>
    <w:rsid w:val="00820945"/>
    <w:rsid w:val="00820ED0"/>
    <w:rsid w:val="00820F54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0B44"/>
    <w:rsid w:val="008C2AB2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255"/>
    <w:rsid w:val="00914B46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130B"/>
    <w:rsid w:val="00993AB1"/>
    <w:rsid w:val="00994A13"/>
    <w:rsid w:val="0099598C"/>
    <w:rsid w:val="0099691F"/>
    <w:rsid w:val="009975F1"/>
    <w:rsid w:val="009A0E0A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14AF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95C"/>
    <w:rsid w:val="00A332B1"/>
    <w:rsid w:val="00A332C6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0FE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2EEE"/>
    <w:rsid w:val="00A647E7"/>
    <w:rsid w:val="00A6495E"/>
    <w:rsid w:val="00A64C9E"/>
    <w:rsid w:val="00A66289"/>
    <w:rsid w:val="00A7065B"/>
    <w:rsid w:val="00A70962"/>
    <w:rsid w:val="00A711A3"/>
    <w:rsid w:val="00A71B80"/>
    <w:rsid w:val="00A7206D"/>
    <w:rsid w:val="00A72308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26E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6409"/>
    <w:rsid w:val="00B170F8"/>
    <w:rsid w:val="00B174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084"/>
    <w:rsid w:val="00C75C31"/>
    <w:rsid w:val="00C75F7C"/>
    <w:rsid w:val="00C764AA"/>
    <w:rsid w:val="00C76D21"/>
    <w:rsid w:val="00C81743"/>
    <w:rsid w:val="00C819B9"/>
    <w:rsid w:val="00C829F3"/>
    <w:rsid w:val="00C82C17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4FD8"/>
    <w:rsid w:val="00D0511E"/>
    <w:rsid w:val="00D05984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911C6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0D8B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1F1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690A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13D99E"/>
  <w15:docId w15:val="{6244E500-32D8-467D-BC7D-42B408E3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7C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7C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7C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7C54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AA7C54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AA7C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C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Normal"/>
    <w:semiHidden/>
    <w:rsid w:val="00AA7C54"/>
    <w:pPr>
      <w:ind w:left="1985" w:hanging="1985"/>
    </w:pPr>
  </w:style>
  <w:style w:type="paragraph" w:styleId="TOC7">
    <w:name w:val="toc 7"/>
    <w:basedOn w:val="TOC6"/>
    <w:next w:val="Normal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Heading1"/>
    <w:next w:val="Normal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Normal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A7C54"/>
    <w:rPr>
      <w:rFonts w:eastAsia="Times New Roman"/>
      <w:b/>
      <w:lang w:eastAsia="en-US"/>
    </w:rPr>
  </w:style>
  <w:style w:type="paragraph" w:customStyle="1" w:styleId="EX">
    <w:name w:val="EX"/>
    <w:basedOn w:val="Normal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Normal"/>
    <w:link w:val="B2Char"/>
    <w:rsid w:val="00AA7C54"/>
    <w:pPr>
      <w:ind w:left="851" w:hanging="284"/>
    </w:pPr>
  </w:style>
  <w:style w:type="paragraph" w:customStyle="1" w:styleId="B1">
    <w:name w:val="B1"/>
    <w:basedOn w:val="Normal"/>
    <w:link w:val="B1Char"/>
    <w:qFormat/>
    <w:rsid w:val="00AA7C54"/>
    <w:pPr>
      <w:ind w:left="568" w:hanging="284"/>
    </w:pPr>
  </w:style>
  <w:style w:type="paragraph" w:customStyle="1" w:styleId="B3">
    <w:name w:val="B3"/>
    <w:basedOn w:val="Normal"/>
    <w:rsid w:val="00AA7C54"/>
    <w:pPr>
      <w:ind w:left="1135" w:hanging="284"/>
    </w:pPr>
  </w:style>
  <w:style w:type="paragraph" w:customStyle="1" w:styleId="B4">
    <w:name w:val="B4"/>
    <w:basedOn w:val="Normal"/>
    <w:rsid w:val="00AA7C54"/>
    <w:pPr>
      <w:ind w:left="1418" w:hanging="284"/>
    </w:pPr>
  </w:style>
  <w:style w:type="paragraph" w:customStyle="1" w:styleId="B5">
    <w:name w:val="B5"/>
    <w:basedOn w:val="Normal"/>
    <w:rsid w:val="00AA7C54"/>
    <w:pPr>
      <w:ind w:left="1702" w:hanging="284"/>
    </w:pPr>
  </w:style>
  <w:style w:type="paragraph" w:customStyle="1" w:styleId="EQ">
    <w:name w:val="EQ"/>
    <w:basedOn w:val="Normal"/>
    <w:next w:val="Normal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Normal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Footer">
    <w:name w:val="footer"/>
    <w:basedOn w:val="Normal"/>
    <w:rsid w:val="00AA7C5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A7C5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A7C54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Normal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DefaultParagraphFont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6E3828"/>
    <w:rPr>
      <w:color w:val="2B579A"/>
      <w:shd w:val="clear" w:color="auto" w:fill="E1DFDD"/>
    </w:rPr>
  </w:style>
  <w:style w:type="paragraph" w:styleId="DocumentMap">
    <w:name w:val="Document Map"/>
    <w:basedOn w:val="Normal"/>
    <w:link w:val="DocumentMapChar"/>
    <w:rsid w:val="00A11807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11807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RBI5PAMIO524-1616901215-14632</_dlc_DocId>
    <_dlc_DocIdUrl xmlns="71c5aaf6-e6ce-465b-b873-5148d2a4c105">
      <Url>https://nokia.sharepoint.com/sites/gxp/_layouts/15/DocIdRedir.aspx?ID=RBI5PAMIO524-1616901215-14632</Url>
      <Description>RBI5PAMIO524-1616901215-14632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E66542-B813-44B8-B6C1-D48DCBC73B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378E6A-4B71-4276-B94E-40A5F6F85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6DD759-5F10-43A7-B5B8-20FB4A91A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C2A423A-E78E-4EAB-BD1E-AED130B43FAC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Nokia</cp:lastModifiedBy>
  <cp:revision>17</cp:revision>
  <cp:lastPrinted>2003-09-26T09:29:00Z</cp:lastPrinted>
  <dcterms:created xsi:type="dcterms:W3CDTF">2024-03-11T05:57:00Z</dcterms:created>
  <dcterms:modified xsi:type="dcterms:W3CDTF">2024-04-05T10:30:00Z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2971500e-d237-4ff9-ae40-904abbeace64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1659925182</vt:lpwstr>
  </property>
  <property fmtid="{D5CDD505-2E9C-101B-9397-08002B2CF9AE}" pid="10" name="MediaServiceImageTags">
    <vt:lpwstr/>
  </property>
</Properties>
</file>